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Максимальное кол-во баллов – 60 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4029"/>
        <w:gridCol w:w="970"/>
        <w:gridCol w:w="957"/>
        <w:gridCol w:w="851"/>
        <w:gridCol w:w="1134"/>
        <w:gridCol w:w="5392"/>
      </w:tblGrid>
      <w:tr w:rsidR="00725393" w:rsidRPr="00840899" w:rsidTr="00777C46">
        <w:trPr>
          <w:trHeight w:val="281"/>
        </w:trPr>
        <w:tc>
          <w:tcPr>
            <w:tcW w:w="1098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02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4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0FBCC6" wp14:editId="24C9B3B9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" o:spid="_x0000_s1026" type="#_x0000_t202" style="position:absolute;margin-left:141.95pt;margin-top:1.35pt;width:5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1098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02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 тур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1098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02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Мухина Екатерина Максимовна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392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20%</w:t>
            </w:r>
          </w:p>
        </w:tc>
      </w:tr>
    </w:tbl>
    <w:p w:rsidR="00725393" w:rsidRDefault="00A67B04" w:rsidP="00725393"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6B45674C" wp14:editId="6098B988">
            <wp:simplePos x="0" y="0"/>
            <wp:positionH relativeFrom="column">
              <wp:posOffset>2889885</wp:posOffset>
            </wp:positionH>
            <wp:positionV relativeFrom="paragraph">
              <wp:posOffset>224790</wp:posOffset>
            </wp:positionV>
            <wp:extent cx="1238250" cy="1252855"/>
            <wp:effectExtent l="0" t="0" r="0" b="4445"/>
            <wp:wrapNone/>
            <wp:docPr id="7" name="Рисунок 7" descr="C:\Users\Виктор\Desktop\на сайт олимп\Scanned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\Desktop\на сайт олимп\ScannedIma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11983" w:type="dxa"/>
        <w:tblLook w:val="04A0" w:firstRow="1" w:lastRow="0" w:firstColumn="1" w:lastColumn="0" w:noHBand="0" w:noVBand="1"/>
      </w:tblPr>
      <w:tblGrid>
        <w:gridCol w:w="2943"/>
        <w:gridCol w:w="4111"/>
        <w:gridCol w:w="4929"/>
      </w:tblGrid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Председатель жюри:</w:t>
            </w:r>
          </w:p>
        </w:tc>
        <w:tc>
          <w:tcPr>
            <w:tcW w:w="4111" w:type="dxa"/>
          </w:tcPr>
          <w:p w:rsidR="00725393" w:rsidRPr="00B05BA5" w:rsidRDefault="00725393" w:rsidP="00A67B0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(Аникина Евгения Александровна)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(Ващенко Светлана Григорьевна)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(Орлова Марина Васильевна)</w:t>
            </w:r>
          </w:p>
        </w:tc>
      </w:tr>
    </w:tbl>
    <w:p w:rsidR="00725393" w:rsidRDefault="00725393" w:rsidP="00725393">
      <w:pPr>
        <w:jc w:val="both"/>
        <w:rPr>
          <w:rFonts w:ascii="Garamond" w:hAnsi="Garamond"/>
          <w:i/>
          <w:sz w:val="28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Default="00725393" w:rsidP="0072539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Максимальное кол-во баллов – 60 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68"/>
        <w:gridCol w:w="970"/>
        <w:gridCol w:w="957"/>
        <w:gridCol w:w="851"/>
        <w:gridCol w:w="1134"/>
        <w:gridCol w:w="5392"/>
      </w:tblGrid>
      <w:tr w:rsidR="00725393" w:rsidRPr="00840899" w:rsidTr="00777C46">
        <w:trPr>
          <w:trHeight w:val="281"/>
        </w:trPr>
        <w:tc>
          <w:tcPr>
            <w:tcW w:w="95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168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4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009819" wp14:editId="56D7D365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" o:spid="_x0000_s1027" type="#_x0000_t202" style="position:absolute;margin-left:141.95pt;margin-top:1.35pt;width:54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95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168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 тур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Литке Ирина Владимировна 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5392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33%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Рогатюк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Ирина Константиновна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25%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Лукьянов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Климентий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Валерьевич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27%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Бокарев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Евгений Романович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17%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Шестакова Елизавета Александровна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23%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Соловьев Никита Алексеевич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51,6%</w:t>
            </w:r>
          </w:p>
        </w:tc>
      </w:tr>
    </w:tbl>
    <w:p w:rsidR="00725393" w:rsidRDefault="00A67B04" w:rsidP="00725393"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 wp14:anchorId="7DAE5A60" wp14:editId="24CE1D79">
            <wp:simplePos x="0" y="0"/>
            <wp:positionH relativeFrom="column">
              <wp:posOffset>2937510</wp:posOffset>
            </wp:positionH>
            <wp:positionV relativeFrom="paragraph">
              <wp:posOffset>208280</wp:posOffset>
            </wp:positionV>
            <wp:extent cx="1219200" cy="1234440"/>
            <wp:effectExtent l="0" t="0" r="0" b="3810"/>
            <wp:wrapNone/>
            <wp:docPr id="8" name="Рисунок 8" descr="C:\Users\Виктор\Desktop\на сайт олимп\Scanned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ктор\Desktop\на сайт олимп\ScannedIma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983" w:type="dxa"/>
        <w:tblLook w:val="04A0" w:firstRow="1" w:lastRow="0" w:firstColumn="1" w:lastColumn="0" w:noHBand="0" w:noVBand="1"/>
      </w:tblPr>
      <w:tblGrid>
        <w:gridCol w:w="2943"/>
        <w:gridCol w:w="4111"/>
        <w:gridCol w:w="4929"/>
      </w:tblGrid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Председатель жюри: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(Аникина Евгения Александровна)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(Ващенко Светлана Григорьевна)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(Орлова Марина Васильевна)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lastRenderedPageBreak/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Максимальное кол-во баллов – 35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68"/>
        <w:gridCol w:w="970"/>
        <w:gridCol w:w="957"/>
        <w:gridCol w:w="1985"/>
        <w:gridCol w:w="5392"/>
      </w:tblGrid>
      <w:tr w:rsidR="00725393" w:rsidRPr="00840899" w:rsidTr="00777C46">
        <w:trPr>
          <w:trHeight w:val="281"/>
        </w:trPr>
        <w:tc>
          <w:tcPr>
            <w:tcW w:w="95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168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3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D59B24" wp14:editId="0DAD7891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28" type="#_x0000_t202" style="position:absolute;margin-left:141.95pt;margin-top:1.35pt;width:5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95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168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1985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Зрум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Виктория Сергеевна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5392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62,8%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2D2EE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Мещеряков Илья Андреевич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22,8%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2D2EE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Мурзина Татьяна Сергеевна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25,7%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2D2EE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Пасечник Анастасия Андреевна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51,4%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2D2EE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Шундрик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Юлия Андреевна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8,5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21,5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61,4%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2D2EE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Шушакова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Евгения Владимировна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48,6%</w:t>
            </w:r>
          </w:p>
        </w:tc>
      </w:tr>
    </w:tbl>
    <w:p w:rsidR="00725393" w:rsidRDefault="00A67B04" w:rsidP="00725393"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54B77FA2" wp14:editId="1EA8475D">
            <wp:simplePos x="0" y="0"/>
            <wp:positionH relativeFrom="column">
              <wp:posOffset>2756535</wp:posOffset>
            </wp:positionH>
            <wp:positionV relativeFrom="paragraph">
              <wp:posOffset>160020</wp:posOffset>
            </wp:positionV>
            <wp:extent cx="1219200" cy="1234440"/>
            <wp:effectExtent l="0" t="0" r="0" b="3810"/>
            <wp:wrapNone/>
            <wp:docPr id="9" name="Рисунок 9" descr="C:\Users\Виктор\Desktop\на сайт олимп\Scanned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ктор\Desktop\на сайт олимп\ScannedImag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983" w:type="dxa"/>
        <w:tblLook w:val="04A0" w:firstRow="1" w:lastRow="0" w:firstColumn="1" w:lastColumn="0" w:noHBand="0" w:noVBand="1"/>
      </w:tblPr>
      <w:tblGrid>
        <w:gridCol w:w="2943"/>
        <w:gridCol w:w="4111"/>
        <w:gridCol w:w="4929"/>
      </w:tblGrid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Председатель жюри:</w:t>
            </w:r>
          </w:p>
        </w:tc>
        <w:tc>
          <w:tcPr>
            <w:tcW w:w="4111" w:type="dxa"/>
          </w:tcPr>
          <w:p w:rsidR="00725393" w:rsidRPr="00B05BA5" w:rsidRDefault="00A67B04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="00725393" w:rsidRPr="00B05BA5">
              <w:rPr>
                <w:rFonts w:ascii="Times New Roman" w:hAnsi="Times New Roman"/>
                <w:i/>
                <w:sz w:val="24"/>
                <w:szCs w:val="24"/>
              </w:rPr>
              <w:t>одпись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(Аникина Евгения Александровна)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(Ващенко Светлана Григорьевна)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(Орлова Марина Васильевна)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Максимальное кол-во баллов – 50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68"/>
        <w:gridCol w:w="970"/>
        <w:gridCol w:w="957"/>
        <w:gridCol w:w="1985"/>
        <w:gridCol w:w="5392"/>
      </w:tblGrid>
      <w:tr w:rsidR="00725393" w:rsidRPr="00840899" w:rsidTr="00777C46">
        <w:trPr>
          <w:trHeight w:val="281"/>
        </w:trPr>
        <w:tc>
          <w:tcPr>
            <w:tcW w:w="95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168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3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F706E6" wp14:editId="69D0968B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9" type="#_x0000_t202" style="position:absolute;margin-left:141.95pt;margin-top:1.35pt;width:5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95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168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1985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168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Краснова Дарья Николаевна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5392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44%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5D3E6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Москвичева Вера Владимировна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68%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r w:rsidRPr="005D3E6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Наумова Юлия Александровна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985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74%</w:t>
            </w:r>
          </w:p>
        </w:tc>
      </w:tr>
    </w:tbl>
    <w:p w:rsidR="00725393" w:rsidRDefault="00A67B04" w:rsidP="00725393"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 wp14:anchorId="17290F52" wp14:editId="1D3D7AE8">
            <wp:simplePos x="0" y="0"/>
            <wp:positionH relativeFrom="column">
              <wp:posOffset>2842260</wp:posOffset>
            </wp:positionH>
            <wp:positionV relativeFrom="paragraph">
              <wp:posOffset>159385</wp:posOffset>
            </wp:positionV>
            <wp:extent cx="1219200" cy="1237615"/>
            <wp:effectExtent l="0" t="0" r="0" b="63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37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1983" w:type="dxa"/>
        <w:tblLook w:val="04A0" w:firstRow="1" w:lastRow="0" w:firstColumn="1" w:lastColumn="0" w:noHBand="0" w:noVBand="1"/>
      </w:tblPr>
      <w:tblGrid>
        <w:gridCol w:w="2943"/>
        <w:gridCol w:w="4111"/>
        <w:gridCol w:w="4929"/>
      </w:tblGrid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Председатель жюри: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(Аникина Евгения Александровна)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(Ващенко Светлана Григорьевна)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(Орлова Марина Васильевна)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Максимальное кол-во баллов – 66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184"/>
        <w:gridCol w:w="970"/>
        <w:gridCol w:w="957"/>
        <w:gridCol w:w="851"/>
        <w:gridCol w:w="1134"/>
        <w:gridCol w:w="2944"/>
        <w:gridCol w:w="2448"/>
      </w:tblGrid>
      <w:tr w:rsidR="00725393" w:rsidRPr="00840899" w:rsidTr="00777C46">
        <w:trPr>
          <w:trHeight w:val="281"/>
        </w:trPr>
        <w:tc>
          <w:tcPr>
            <w:tcW w:w="95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168" w:type="dxa"/>
            <w:gridSpan w:val="2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4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gridSpan w:val="2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2C4F68" wp14:editId="78EEF463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30" type="#_x0000_t202" style="position:absolute;margin-left:141.95pt;margin-top:1.35pt;width:5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95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168" w:type="dxa"/>
            <w:gridSpan w:val="2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 тур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gridSpan w:val="2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168" w:type="dxa"/>
            <w:gridSpan w:val="2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Безбах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Юлия Сергеевна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5392" w:type="dxa"/>
            <w:gridSpan w:val="2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60,6%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168" w:type="dxa"/>
            <w:gridSpan w:val="2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Макарова Анна Денисовна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392" w:type="dxa"/>
            <w:gridSpan w:val="2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21,2%</w:t>
            </w:r>
          </w:p>
        </w:tc>
      </w:tr>
      <w:tr w:rsidR="00725393" w:rsidRPr="00840899" w:rsidTr="00777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48" w:type="dxa"/>
        </w:trPr>
        <w:tc>
          <w:tcPr>
            <w:tcW w:w="2943" w:type="dxa"/>
            <w:gridSpan w:val="2"/>
          </w:tcPr>
          <w:p w:rsidR="00725393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5393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Председатель жюри:</w:t>
            </w:r>
          </w:p>
        </w:tc>
        <w:tc>
          <w:tcPr>
            <w:tcW w:w="4111" w:type="dxa"/>
            <w:gridSpan w:val="3"/>
          </w:tcPr>
          <w:p w:rsidR="00725393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5393" w:rsidRDefault="00A67B04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48F96749" wp14:editId="22FC2C72">
                  <wp:simplePos x="0" y="0"/>
                  <wp:positionH relativeFrom="column">
                    <wp:posOffset>982980</wp:posOffset>
                  </wp:positionH>
                  <wp:positionV relativeFrom="paragraph">
                    <wp:posOffset>103505</wp:posOffset>
                  </wp:positionV>
                  <wp:extent cx="1219200" cy="1234440"/>
                  <wp:effectExtent l="0" t="0" r="0" b="3810"/>
                  <wp:wrapNone/>
                  <wp:docPr id="11" name="Рисунок 11" descr="C:\Users\Виктор\Desktop\на сайт олимп\Scanned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Виктор\Desktop\на сайт олимп\Scanned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  <w:gridSpan w:val="3"/>
          </w:tcPr>
          <w:p w:rsidR="00725393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5393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(Аникина Евгения Александровна)</w:t>
            </w:r>
          </w:p>
        </w:tc>
      </w:tr>
      <w:tr w:rsidR="00725393" w:rsidRPr="00840899" w:rsidTr="00777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48" w:type="dxa"/>
        </w:trPr>
        <w:tc>
          <w:tcPr>
            <w:tcW w:w="2943" w:type="dxa"/>
            <w:gridSpan w:val="2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  <w:gridSpan w:val="3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  <w:gridSpan w:val="3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(Ващенко Светлана Григорьевна)</w:t>
            </w:r>
          </w:p>
        </w:tc>
      </w:tr>
      <w:tr w:rsidR="00725393" w:rsidRPr="00840899" w:rsidTr="00777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48" w:type="dxa"/>
        </w:trPr>
        <w:tc>
          <w:tcPr>
            <w:tcW w:w="2943" w:type="dxa"/>
            <w:gridSpan w:val="2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Член жюри</w:t>
            </w:r>
          </w:p>
        </w:tc>
        <w:tc>
          <w:tcPr>
            <w:tcW w:w="4111" w:type="dxa"/>
            <w:gridSpan w:val="3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  <w:gridSpan w:val="3"/>
          </w:tcPr>
          <w:p w:rsidR="00725393" w:rsidRPr="00B05BA5" w:rsidRDefault="00725393" w:rsidP="00777C4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5BA5">
              <w:rPr>
                <w:rFonts w:ascii="Times New Roman" w:hAnsi="Times New Roman"/>
                <w:i/>
                <w:sz w:val="24"/>
                <w:szCs w:val="24"/>
              </w:rPr>
              <w:t>(Орлова Марина Васильевна)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Pr="003A5869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b/>
          <w:sz w:val="24"/>
          <w:szCs w:val="28"/>
        </w:rPr>
      </w:pPr>
      <w:r w:rsidRPr="003A5869">
        <w:rPr>
          <w:rFonts w:ascii="Times New Roman" w:hAnsi="Times New Roman"/>
          <w:b/>
          <w:sz w:val="24"/>
          <w:szCs w:val="28"/>
        </w:rPr>
        <w:lastRenderedPageBreak/>
        <w:t>Итоговый протокол</w:t>
      </w:r>
    </w:p>
    <w:p w:rsidR="00725393" w:rsidRPr="004F03B3" w:rsidRDefault="00725393" w:rsidP="00725393">
      <w:pPr>
        <w:spacing w:line="240" w:lineRule="auto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Результатов</w:t>
      </w:r>
      <w:r w:rsidRPr="004F03B3">
        <w:rPr>
          <w:rFonts w:ascii="Times New Roman" w:hAnsi="Times New Roman"/>
          <w:sz w:val="24"/>
          <w:u w:val="single"/>
        </w:rPr>
        <w:t xml:space="preserve"> школьного</w:t>
      </w:r>
      <w:r w:rsidRPr="004F03B3">
        <w:rPr>
          <w:rFonts w:ascii="Times New Roman" w:hAnsi="Times New Roman"/>
          <w:sz w:val="24"/>
        </w:rPr>
        <w:t xml:space="preserve"> этапа всероссийской олимпиа</w:t>
      </w:r>
      <w:r>
        <w:rPr>
          <w:rFonts w:ascii="Times New Roman" w:hAnsi="Times New Roman"/>
          <w:sz w:val="24"/>
        </w:rPr>
        <w:t xml:space="preserve">ды по литературе в 2014/2015 </w:t>
      </w:r>
      <w:r w:rsidRPr="004F03B3">
        <w:rPr>
          <w:rFonts w:ascii="Times New Roman" w:hAnsi="Times New Roman"/>
          <w:sz w:val="24"/>
        </w:rPr>
        <w:t xml:space="preserve">учебном году </w:t>
      </w:r>
    </w:p>
    <w:p w:rsidR="00725393" w:rsidRPr="003A5869" w:rsidRDefault="00725393" w:rsidP="0072539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Муниципальное бюджетное общеобразовательное учреждение средняя общеобразовательная школа</w:t>
      </w:r>
      <w:r w:rsidRPr="003A5869">
        <w:rPr>
          <w:rFonts w:ascii="Times New Roman" w:hAnsi="Times New Roman"/>
          <w:sz w:val="24"/>
          <w:u w:val="single"/>
        </w:rPr>
        <w:t xml:space="preserve"> №4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A5869">
        <w:rPr>
          <w:rFonts w:ascii="Times New Roman" w:hAnsi="Times New Roman"/>
          <w:sz w:val="24"/>
          <w:u w:val="single"/>
        </w:rPr>
        <w:t>городского поселения «Рабочий поселок Ванино» Ванинского муниципального района Хабаровского края</w:t>
      </w:r>
    </w:p>
    <w:p w:rsidR="00725393" w:rsidRPr="004F03B3" w:rsidRDefault="00725393" w:rsidP="00725393">
      <w:pPr>
        <w:spacing w:line="240" w:lineRule="auto"/>
        <w:ind w:firstLine="720"/>
        <w:jc w:val="center"/>
        <w:rPr>
          <w:rFonts w:ascii="Times New Roman" w:hAnsi="Times New Roman"/>
          <w:sz w:val="24"/>
        </w:rPr>
      </w:pPr>
      <w:r w:rsidRPr="004F03B3">
        <w:rPr>
          <w:rFonts w:ascii="Times New Roman" w:hAnsi="Times New Roman"/>
          <w:sz w:val="24"/>
        </w:rPr>
        <w:t>(полное наименование)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Максимальное кол-во баллов – 70</w:t>
      </w:r>
    </w:p>
    <w:p w:rsidR="0072539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02.10.2014</w:t>
      </w:r>
    </w:p>
    <w:p w:rsidR="00725393" w:rsidRPr="004F03B3" w:rsidRDefault="00725393" w:rsidP="00725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</w:rPr>
      </w:pPr>
    </w:p>
    <w:tbl>
      <w:tblPr>
        <w:tblW w:w="14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68"/>
        <w:gridCol w:w="970"/>
        <w:gridCol w:w="957"/>
        <w:gridCol w:w="851"/>
        <w:gridCol w:w="1134"/>
        <w:gridCol w:w="5392"/>
      </w:tblGrid>
      <w:tr w:rsidR="00725393" w:rsidRPr="00840899" w:rsidTr="00777C46">
        <w:trPr>
          <w:trHeight w:val="281"/>
        </w:trPr>
        <w:tc>
          <w:tcPr>
            <w:tcW w:w="959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Класс </w:t>
            </w:r>
          </w:p>
        </w:tc>
        <w:tc>
          <w:tcPr>
            <w:tcW w:w="4168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Ф.И.О. ученика</w:t>
            </w:r>
          </w:p>
        </w:tc>
        <w:tc>
          <w:tcPr>
            <w:tcW w:w="3912" w:type="dxa"/>
            <w:gridSpan w:val="4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92" w:type="dxa"/>
            <w:vMerge w:val="restart"/>
          </w:tcPr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Процент выполнения 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226F3C" wp14:editId="7E11FF2D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</wp:posOffset>
                      </wp:positionV>
                      <wp:extent cx="685800" cy="342900"/>
                      <wp:effectExtent l="0" t="0" r="0" b="0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5393" w:rsidRPr="00FA0014" w:rsidRDefault="00725393" w:rsidP="0072539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FA0014">
                                    <w:rPr>
                                      <w:sz w:val="24"/>
                                      <w:szCs w:val="24"/>
                                    </w:rPr>
                                    <w:t>х100%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6" o:spid="_x0000_s1031" type="#_x0000_t202" style="position:absolute;margin-left:141.95pt;margin-top:1.35pt;width:54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" stroked="f">
                      <v:textbox>
                        <w:txbxContent>
                          <w:p w:rsidR="00725393" w:rsidRPr="00FA0014" w:rsidRDefault="00725393" w:rsidP="007253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A0014">
                              <w:rPr>
                                <w:sz w:val="24"/>
                                <w:szCs w:val="24"/>
                              </w:rPr>
                              <w:t>х100%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0899"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  <w:t>сумма полученных баллов</w:t>
            </w:r>
          </w:p>
          <w:p w:rsidR="00725393" w:rsidRPr="00840899" w:rsidRDefault="00725393" w:rsidP="00777C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максимальное возможное </w:t>
            </w:r>
          </w:p>
        </w:tc>
      </w:tr>
      <w:tr w:rsidR="00725393" w:rsidRPr="00840899" w:rsidTr="00777C46">
        <w:trPr>
          <w:trHeight w:val="150"/>
        </w:trPr>
        <w:tc>
          <w:tcPr>
            <w:tcW w:w="959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4168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тур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тур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 тур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84089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Сумма </w:t>
            </w:r>
          </w:p>
        </w:tc>
        <w:tc>
          <w:tcPr>
            <w:tcW w:w="5392" w:type="dxa"/>
            <w:vMerge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168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Быкова Валерия Алексеевна</w:t>
            </w:r>
          </w:p>
        </w:tc>
        <w:tc>
          <w:tcPr>
            <w:tcW w:w="970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85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5392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24,2%</w:t>
            </w:r>
          </w:p>
        </w:tc>
      </w:tr>
      <w:tr w:rsidR="00725393" w:rsidRPr="00840899" w:rsidTr="00777C46">
        <w:trPr>
          <w:trHeight w:val="281"/>
        </w:trPr>
        <w:tc>
          <w:tcPr>
            <w:tcW w:w="95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168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Мудрак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Ксения Валерьевна</w:t>
            </w:r>
          </w:p>
        </w:tc>
        <w:tc>
          <w:tcPr>
            <w:tcW w:w="970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57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851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392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2,8%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983" w:type="dxa"/>
        <w:tblLook w:val="04A0" w:firstRow="1" w:lastRow="0" w:firstColumn="1" w:lastColumn="0" w:noHBand="0" w:noVBand="1"/>
      </w:tblPr>
      <w:tblGrid>
        <w:gridCol w:w="2943"/>
        <w:gridCol w:w="4111"/>
        <w:gridCol w:w="4929"/>
      </w:tblGrid>
      <w:tr w:rsidR="00725393" w:rsidRPr="00840899" w:rsidTr="00777C46">
        <w:tc>
          <w:tcPr>
            <w:tcW w:w="2943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</w:p>
          <w:p w:rsidR="00725393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</w:p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Председатель жюри:</w:t>
            </w:r>
          </w:p>
        </w:tc>
        <w:tc>
          <w:tcPr>
            <w:tcW w:w="4111" w:type="dxa"/>
          </w:tcPr>
          <w:p w:rsidR="00725393" w:rsidRDefault="00A67B04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 wp14:anchorId="6A01BFDC" wp14:editId="602A4E9C">
                  <wp:simplePos x="0" y="0"/>
                  <wp:positionH relativeFrom="column">
                    <wp:posOffset>906780</wp:posOffset>
                  </wp:positionH>
                  <wp:positionV relativeFrom="paragraph">
                    <wp:posOffset>80010</wp:posOffset>
                  </wp:positionV>
                  <wp:extent cx="1219200" cy="1234440"/>
                  <wp:effectExtent l="0" t="0" r="0" b="3810"/>
                  <wp:wrapNone/>
                  <wp:docPr id="12" name="Рисунок 12" descr="C:\Users\Виктор\Desktop\на сайт олимп\Scanned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Виктор\Desktop\на сайт олимп\Scanned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3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25393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</w:p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подпись</w:t>
            </w:r>
          </w:p>
        </w:tc>
        <w:tc>
          <w:tcPr>
            <w:tcW w:w="4929" w:type="dxa"/>
          </w:tcPr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725393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725393" w:rsidRPr="006B5461" w:rsidRDefault="00725393" w:rsidP="00777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B546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(Аникина Евгения Александровна)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Член жюри</w:t>
            </w:r>
          </w:p>
        </w:tc>
        <w:tc>
          <w:tcPr>
            <w:tcW w:w="411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подпись</w:t>
            </w:r>
          </w:p>
        </w:tc>
        <w:tc>
          <w:tcPr>
            <w:tcW w:w="492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(</w:t>
            </w:r>
            <w:r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Ващенко Светлана Григорьевна</w:t>
            </w: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)</w:t>
            </w:r>
          </w:p>
        </w:tc>
      </w:tr>
      <w:tr w:rsidR="00725393" w:rsidRPr="00840899" w:rsidTr="00777C46">
        <w:tc>
          <w:tcPr>
            <w:tcW w:w="2943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Член жюри</w:t>
            </w:r>
          </w:p>
        </w:tc>
        <w:tc>
          <w:tcPr>
            <w:tcW w:w="4111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подпись</w:t>
            </w:r>
          </w:p>
        </w:tc>
        <w:tc>
          <w:tcPr>
            <w:tcW w:w="4929" w:type="dxa"/>
          </w:tcPr>
          <w:p w:rsidR="00725393" w:rsidRPr="00840899" w:rsidRDefault="00725393" w:rsidP="00777C46">
            <w:pPr>
              <w:spacing w:after="0" w:line="240" w:lineRule="auto"/>
              <w:jc w:val="both"/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</w:pP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(</w:t>
            </w:r>
            <w:r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Орлова Марина Васильевна</w:t>
            </w:r>
            <w:r w:rsidRPr="00840899">
              <w:rPr>
                <w:rFonts w:ascii="Garamond" w:eastAsia="Times New Roman" w:hAnsi="Garamond"/>
                <w:i/>
                <w:sz w:val="28"/>
                <w:szCs w:val="20"/>
                <w:lang w:eastAsia="ru-RU"/>
              </w:rPr>
              <w:t>)</w:t>
            </w:r>
          </w:p>
        </w:tc>
      </w:tr>
    </w:tbl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5393" w:rsidRDefault="00725393" w:rsidP="0072539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227A" w:rsidRDefault="00A0227A"/>
    <w:sectPr w:rsidR="00A0227A" w:rsidSect="007253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8F"/>
    <w:rsid w:val="0050788F"/>
    <w:rsid w:val="00725393"/>
    <w:rsid w:val="00A0227A"/>
    <w:rsid w:val="00A6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B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B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0;&#1082;&#1090;&#1086;&#1088;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5D8FEF75-3BD4-4EC7-BC11-5A13BCF6318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6</Pages>
  <Words>728</Words>
  <Characters>4153</Characters>
  <Application>Microsoft Office Word</Application>
  <DocSecurity>0</DocSecurity>
  <Lines>34</Lines>
  <Paragraphs>9</Paragraphs>
  <ScaleCrop>false</ScaleCrop>
  <Company>МБОУ СОШ №4</Company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Zavuchi105</dc:creator>
  <cp:keywords/>
  <dc:description/>
  <cp:lastModifiedBy>Виктор</cp:lastModifiedBy>
  <cp:revision>3</cp:revision>
  <dcterms:created xsi:type="dcterms:W3CDTF">2014-10-07T00:52:00Z</dcterms:created>
  <dcterms:modified xsi:type="dcterms:W3CDTF">2014-10-07T06:14:00Z</dcterms:modified>
</cp:coreProperties>
</file>